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E4D" w:rsidRPr="0044078F" w:rsidRDefault="00DE1E4D" w:rsidP="00F53282">
      <w:pPr>
        <w:pStyle w:val="Heading3"/>
        <w:ind w:firstLine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b w:val="0"/>
          <w:bCs w:val="0"/>
          <w:sz w:val="22"/>
          <w:szCs w:val="22"/>
        </w:rPr>
        <w:t xml:space="preserve">                                                                                                 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Приложение № 5</w:t>
      </w:r>
    </w:p>
    <w:p w:rsidR="00DE1E4D" w:rsidRPr="0044078F" w:rsidRDefault="00DE1E4D" w:rsidP="0044078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44078F">
        <w:rPr>
          <w:rFonts w:ascii="Times New Roman" w:hAnsi="Times New Roman" w:cs="Times New Roman"/>
          <w:sz w:val="20"/>
          <w:szCs w:val="20"/>
        </w:rPr>
        <w:t>к приказу Министерства труда</w:t>
      </w:r>
    </w:p>
    <w:p w:rsidR="00DE1E4D" w:rsidRPr="0044078F" w:rsidRDefault="00DE1E4D" w:rsidP="0044078F">
      <w:pPr>
        <w:rPr>
          <w:rFonts w:ascii="Times New Roman" w:hAnsi="Times New Roman" w:cs="Times New Roman"/>
          <w:sz w:val="20"/>
          <w:szCs w:val="20"/>
        </w:rPr>
      </w:pPr>
      <w:r w:rsidRPr="0044078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44078F">
        <w:rPr>
          <w:rFonts w:ascii="Times New Roman" w:hAnsi="Times New Roman" w:cs="Times New Roman"/>
          <w:sz w:val="20"/>
          <w:szCs w:val="20"/>
        </w:rPr>
        <w:t>и социального развития РД</w:t>
      </w:r>
    </w:p>
    <w:p w:rsidR="00DE1E4D" w:rsidRPr="0044078F" w:rsidRDefault="00DE1E4D" w:rsidP="0044078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</w:t>
      </w:r>
      <w:r w:rsidRPr="0044078F">
        <w:rPr>
          <w:rFonts w:ascii="Times New Roman" w:hAnsi="Times New Roman" w:cs="Times New Roman"/>
          <w:sz w:val="20"/>
          <w:szCs w:val="20"/>
        </w:rPr>
        <w:t>от_________ 2016 г. № ____________</w:t>
      </w:r>
    </w:p>
    <w:p w:rsidR="00DE1E4D" w:rsidRPr="00FB2D74" w:rsidRDefault="00DE1E4D" w:rsidP="0044078F">
      <w:pPr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E1E4D" w:rsidRDefault="00DE1E4D" w:rsidP="00F53282">
      <w:pPr>
        <w:ind w:left="72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1E4D" w:rsidRPr="00FB2D74" w:rsidRDefault="00DE1E4D" w:rsidP="00F53282">
      <w:pPr>
        <w:ind w:left="72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2D74">
        <w:rPr>
          <w:rFonts w:ascii="Times New Roman" w:hAnsi="Times New Roman" w:cs="Times New Roman"/>
          <w:b/>
          <w:bCs/>
          <w:sz w:val="28"/>
          <w:szCs w:val="28"/>
        </w:rPr>
        <w:t>Т И П О В О Й     Д О Г О В О 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№ ___</w:t>
      </w:r>
      <w:r w:rsidRPr="00FB2D74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DE1E4D" w:rsidRDefault="00DE1E4D" w:rsidP="00FB2D74">
      <w:pPr>
        <w:ind w:left="72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3282">
        <w:rPr>
          <w:rFonts w:ascii="Times New Roman" w:hAnsi="Times New Roman" w:cs="Times New Roman"/>
          <w:b/>
          <w:bCs/>
          <w:sz w:val="28"/>
          <w:szCs w:val="28"/>
        </w:rPr>
        <w:t>о совместной  деятельности по организации трудоустройства граждан, уволенных из иных организаций в связи с ликвидацией либо сокращением численности или штата работников, выпускников профессиональных образовательных организаций</w:t>
      </w:r>
    </w:p>
    <w:p w:rsidR="00DE1E4D" w:rsidRPr="00F53282" w:rsidRDefault="00DE1E4D" w:rsidP="00FB2D74">
      <w:pPr>
        <w:ind w:left="72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1E4D" w:rsidRPr="00FB2D74" w:rsidRDefault="00DE1E4D" w:rsidP="00FB2D74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DE1E4D" w:rsidRPr="00FB2D74" w:rsidRDefault="00DE1E4D" w:rsidP="00382328">
      <w:pPr>
        <w:ind w:firstLine="0"/>
        <w:rPr>
          <w:rFonts w:ascii="Times New Roman" w:hAnsi="Times New Roman" w:cs="Times New Roman"/>
        </w:rPr>
      </w:pPr>
      <w:r w:rsidRPr="00FB2D74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________</w:t>
      </w:r>
      <w:r w:rsidRPr="00FB2D74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FB2D74">
        <w:rPr>
          <w:rFonts w:ascii="Times New Roman" w:hAnsi="Times New Roman" w:cs="Times New Roman"/>
        </w:rPr>
        <w:t>"___"____________20___ г.</w:t>
      </w:r>
    </w:p>
    <w:p w:rsidR="00DE1E4D" w:rsidRPr="00FB2D74" w:rsidRDefault="00DE1E4D" w:rsidP="00382328">
      <w:pPr>
        <w:ind w:firstLine="0"/>
        <w:rPr>
          <w:rFonts w:ascii="Times New Roman" w:hAnsi="Times New Roman" w:cs="Times New Roman"/>
        </w:rPr>
      </w:pPr>
      <w:r w:rsidRPr="00FB2D74">
        <w:rPr>
          <w:rFonts w:ascii="Times New Roman" w:hAnsi="Times New Roman" w:cs="Times New Roman"/>
        </w:rPr>
        <w:t>(городской округ, муниципальный район)</w:t>
      </w:r>
    </w:p>
    <w:p w:rsidR="00DE1E4D" w:rsidRPr="00FB2D74" w:rsidRDefault="00DE1E4D" w:rsidP="00FB2D74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DE1E4D" w:rsidRPr="00382328" w:rsidRDefault="00DE1E4D" w:rsidP="008B3FC1">
      <w:pPr>
        <w:tabs>
          <w:tab w:val="left" w:pos="162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82328">
        <w:rPr>
          <w:rFonts w:ascii="Times New Roman" w:hAnsi="Times New Roman" w:cs="Times New Roman"/>
          <w:sz w:val="28"/>
          <w:szCs w:val="28"/>
        </w:rPr>
        <w:t>Государственное казенное учреждение Республики Дагестан «Центр занятости населения в муниципальном образовании «_____________________», именуемое в дальнейшем «Центр», в лице директора 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E1E4D" w:rsidRDefault="00DE1E4D" w:rsidP="00422AEA">
      <w:pPr>
        <w:tabs>
          <w:tab w:val="left" w:pos="162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38232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82328">
        <w:rPr>
          <w:rFonts w:ascii="Times New Roman" w:hAnsi="Times New Roman" w:cs="Times New Roman"/>
          <w:sz w:val="28"/>
          <w:szCs w:val="28"/>
        </w:rPr>
        <w:t>, действующего на основании Устава «Центра»,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1E4D" w:rsidRPr="00422AEA" w:rsidRDefault="00DE1E4D" w:rsidP="00422AEA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</w:t>
      </w:r>
      <w:r w:rsidRPr="00422AEA">
        <w:rPr>
          <w:rFonts w:ascii="Times New Roman" w:hAnsi="Times New Roman" w:cs="Times New Roman"/>
          <w:color w:val="000000"/>
          <w:sz w:val="18"/>
          <w:szCs w:val="18"/>
        </w:rPr>
        <w:t>(фамилия, имя, отчество)</w:t>
      </w:r>
    </w:p>
    <w:p w:rsidR="00DE1E4D" w:rsidRPr="00382328" w:rsidRDefault="00DE1E4D" w:rsidP="00422AEA">
      <w:pPr>
        <w:tabs>
          <w:tab w:val="left" w:pos="162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382328">
        <w:rPr>
          <w:rFonts w:ascii="Times New Roman" w:hAnsi="Times New Roman" w:cs="Times New Roman"/>
          <w:sz w:val="28"/>
          <w:szCs w:val="28"/>
        </w:rPr>
        <w:t>утвержденного приказом Министерства труда и социального развития Республики Дагестан от 15 декабря 2011 года № 01/1-1714, с одной стороны, и 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E1E4D" w:rsidRPr="00422AEA" w:rsidRDefault="00DE1E4D" w:rsidP="00422AEA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18"/>
          <w:szCs w:val="18"/>
        </w:rPr>
      </w:pPr>
      <w:r w:rsidRPr="0038232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422AEA">
        <w:rPr>
          <w:rFonts w:ascii="Times New Roman" w:hAnsi="Times New Roman" w:cs="Times New Roman"/>
          <w:color w:val="000000"/>
          <w:sz w:val="18"/>
          <w:szCs w:val="18"/>
        </w:rPr>
        <w:t xml:space="preserve">(полное наименование </w:t>
      </w:r>
      <w:r>
        <w:rPr>
          <w:rFonts w:ascii="Times New Roman" w:hAnsi="Times New Roman" w:cs="Times New Roman"/>
          <w:color w:val="000000"/>
          <w:sz w:val="18"/>
          <w:szCs w:val="18"/>
        </w:rPr>
        <w:t>организации</w:t>
      </w:r>
      <w:r w:rsidRPr="00422AEA">
        <w:rPr>
          <w:rFonts w:ascii="Times New Roman" w:hAnsi="Times New Roman" w:cs="Times New Roman"/>
          <w:color w:val="000000"/>
          <w:sz w:val="18"/>
          <w:szCs w:val="18"/>
        </w:rPr>
        <w:t>)</w:t>
      </w:r>
    </w:p>
    <w:p w:rsidR="00DE1E4D" w:rsidRPr="00382328" w:rsidRDefault="00DE1E4D" w:rsidP="00540EA9">
      <w:pPr>
        <w:tabs>
          <w:tab w:val="left" w:pos="162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382328">
        <w:rPr>
          <w:rFonts w:ascii="Times New Roman" w:hAnsi="Times New Roman" w:cs="Times New Roman"/>
          <w:sz w:val="28"/>
          <w:szCs w:val="28"/>
        </w:rPr>
        <w:t>в лице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8232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E1E4D" w:rsidRPr="00422AEA" w:rsidRDefault="00DE1E4D" w:rsidP="00422AEA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18"/>
          <w:szCs w:val="18"/>
        </w:rPr>
      </w:pPr>
      <w:r w:rsidRPr="003823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422AEA">
        <w:rPr>
          <w:rFonts w:ascii="Times New Roman" w:hAnsi="Times New Roman" w:cs="Times New Roman"/>
          <w:color w:val="000000"/>
          <w:sz w:val="18"/>
          <w:szCs w:val="18"/>
        </w:rPr>
        <w:t>(должность, фамилия, имя, отчество)</w:t>
      </w:r>
    </w:p>
    <w:p w:rsidR="00DE1E4D" w:rsidRPr="00382328" w:rsidRDefault="00DE1E4D" w:rsidP="00540EA9">
      <w:pPr>
        <w:tabs>
          <w:tab w:val="left" w:pos="162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382328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82328">
        <w:rPr>
          <w:rFonts w:ascii="Times New Roman" w:hAnsi="Times New Roman" w:cs="Times New Roman"/>
          <w:sz w:val="28"/>
          <w:szCs w:val="28"/>
        </w:rPr>
        <w:t xml:space="preserve">, именуемый (ое) </w:t>
      </w:r>
    </w:p>
    <w:p w:rsidR="00DE1E4D" w:rsidRPr="00422AEA" w:rsidRDefault="00DE1E4D" w:rsidP="00422AEA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18"/>
          <w:szCs w:val="18"/>
        </w:rPr>
      </w:pPr>
      <w:r w:rsidRPr="003823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22AEA">
        <w:rPr>
          <w:rFonts w:ascii="Times New Roman" w:hAnsi="Times New Roman" w:cs="Times New Roman"/>
          <w:color w:val="000000"/>
          <w:sz w:val="18"/>
          <w:szCs w:val="18"/>
        </w:rPr>
        <w:t>(документ, подтверждающий полномочия)</w:t>
      </w:r>
    </w:p>
    <w:p w:rsidR="00DE1E4D" w:rsidRPr="00382328" w:rsidRDefault="00DE1E4D" w:rsidP="002D6FF2">
      <w:pPr>
        <w:tabs>
          <w:tab w:val="left" w:pos="162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382328">
        <w:rPr>
          <w:rFonts w:ascii="Times New Roman" w:hAnsi="Times New Roman" w:cs="Times New Roman"/>
          <w:sz w:val="28"/>
          <w:szCs w:val="28"/>
        </w:rPr>
        <w:t xml:space="preserve">в дальнейшем «Работодатель», с другой стороны, именуемые совместно «Стороны», заключили в целях реализации постановления Правительства Республики Дагестан </w:t>
      </w:r>
      <w:r>
        <w:rPr>
          <w:rFonts w:ascii="Times New Roman" w:hAnsi="Times New Roman" w:cs="Times New Roman"/>
          <w:sz w:val="28"/>
          <w:szCs w:val="28"/>
        </w:rPr>
        <w:t>от___________2016 года №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</w:t>
      </w:r>
      <w:r w:rsidRPr="00765A51">
        <w:rPr>
          <w:rFonts w:ascii="Times New Roman" w:hAnsi="Times New Roman" w:cs="Times New Roman"/>
          <w:sz w:val="28"/>
          <w:szCs w:val="28"/>
        </w:rPr>
        <w:t xml:space="preserve"> настоящий</w:t>
      </w:r>
      <w:r w:rsidRPr="00382328">
        <w:rPr>
          <w:rFonts w:ascii="Times New Roman" w:hAnsi="Times New Roman" w:cs="Times New Roman"/>
          <w:sz w:val="28"/>
          <w:szCs w:val="28"/>
        </w:rPr>
        <w:t xml:space="preserve"> Договор о нижеследующем.</w:t>
      </w:r>
    </w:p>
    <w:p w:rsidR="00DE1E4D" w:rsidRDefault="00DE1E4D" w:rsidP="000C1ACF">
      <w:pPr>
        <w:shd w:val="clear" w:color="auto" w:fill="FFFFFF"/>
        <w:ind w:firstLine="0"/>
        <w:rPr>
          <w:rFonts w:ascii="Times New Roman" w:hAnsi="Times New Roman" w:cs="Times New Roman"/>
          <w:w w:val="92"/>
          <w:sz w:val="28"/>
          <w:szCs w:val="28"/>
        </w:rPr>
      </w:pPr>
    </w:p>
    <w:p w:rsidR="00DE1E4D" w:rsidRPr="005F7873" w:rsidRDefault="00DE1E4D" w:rsidP="000C1ACF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 w:rsidRPr="005F78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ПРЕДМЕТ ДОГОВОРА</w:t>
      </w:r>
    </w:p>
    <w:p w:rsidR="00DE1E4D" w:rsidRPr="005F7873" w:rsidRDefault="00DE1E4D" w:rsidP="00FB2D74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DE1E4D" w:rsidRPr="006A5506" w:rsidRDefault="00DE1E4D" w:rsidP="008B3FC1">
      <w:pPr>
        <w:tabs>
          <w:tab w:val="left" w:pos="162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B2D74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> Предметом настоящего договора</w:t>
      </w:r>
      <w:r w:rsidRPr="00FB2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осуществление</w:t>
      </w:r>
      <w:r w:rsidRPr="00FB2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совместной деятельности по организации трудоустройства граждан</w:t>
      </w:r>
      <w:r w:rsidRPr="006A5506">
        <w:rPr>
          <w:rFonts w:ascii="Times New Roman" w:hAnsi="Times New Roman" w:cs="Times New Roman"/>
          <w:sz w:val="28"/>
          <w:szCs w:val="28"/>
        </w:rPr>
        <w:t>, уволенных из иных организаций в связи с ликвидацией либо сокращением численности или штата работников, выпускников профессиональ</w:t>
      </w:r>
      <w:r>
        <w:rPr>
          <w:rFonts w:ascii="Times New Roman" w:hAnsi="Times New Roman" w:cs="Times New Roman"/>
          <w:sz w:val="28"/>
          <w:szCs w:val="28"/>
        </w:rPr>
        <w:t>ных образовательных организаций (далее – «Работники»)</w:t>
      </w:r>
      <w:r w:rsidRPr="006A5506">
        <w:rPr>
          <w:sz w:val="28"/>
          <w:szCs w:val="28"/>
        </w:rPr>
        <w:t xml:space="preserve"> </w:t>
      </w:r>
      <w:r w:rsidRPr="006A5506">
        <w:rPr>
          <w:rFonts w:ascii="Times New Roman" w:hAnsi="Times New Roman" w:cs="Times New Roman"/>
          <w:sz w:val="28"/>
          <w:szCs w:val="28"/>
        </w:rPr>
        <w:t>при услови</w:t>
      </w:r>
      <w:r>
        <w:rPr>
          <w:rFonts w:ascii="Times New Roman" w:hAnsi="Times New Roman" w:cs="Times New Roman"/>
          <w:sz w:val="28"/>
          <w:szCs w:val="28"/>
        </w:rPr>
        <w:t>и принятия «Работников» на постоянную работу</w:t>
      </w:r>
      <w:r w:rsidRPr="006A5506">
        <w:rPr>
          <w:rFonts w:ascii="Times New Roman" w:hAnsi="Times New Roman" w:cs="Times New Roman"/>
          <w:sz w:val="28"/>
          <w:szCs w:val="28"/>
        </w:rPr>
        <w:t>.</w:t>
      </w:r>
    </w:p>
    <w:p w:rsidR="00DE1E4D" w:rsidRPr="00FB2D74" w:rsidRDefault="00DE1E4D" w:rsidP="00FB2D74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DE1E4D" w:rsidRPr="00B9690D" w:rsidRDefault="00DE1E4D" w:rsidP="00B9690D">
      <w:pPr>
        <w:shd w:val="clear" w:color="auto" w:fill="FFFFFF"/>
        <w:ind w:left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969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ОБЯЗАТЕЛЬСТВА СТОРОН</w:t>
      </w:r>
    </w:p>
    <w:p w:rsidR="00DE1E4D" w:rsidRPr="00FB2D74" w:rsidRDefault="00DE1E4D" w:rsidP="00FB2D74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DE1E4D" w:rsidRDefault="00DE1E4D" w:rsidP="008B3FC1">
      <w:pPr>
        <w:ind w:left="708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FB2D74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FB2D74">
        <w:rPr>
          <w:rFonts w:ascii="Times New Roman" w:hAnsi="Times New Roman" w:cs="Times New Roman"/>
          <w:b/>
          <w:bCs/>
          <w:sz w:val="28"/>
          <w:szCs w:val="28"/>
        </w:rPr>
        <w:t>Центр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FB2D74">
        <w:rPr>
          <w:rFonts w:ascii="Times New Roman" w:hAnsi="Times New Roman" w:cs="Times New Roman"/>
          <w:b/>
          <w:bCs/>
          <w:sz w:val="28"/>
          <w:szCs w:val="28"/>
        </w:rPr>
        <w:t xml:space="preserve"> обязуется:</w:t>
      </w:r>
    </w:p>
    <w:p w:rsidR="00DE1E4D" w:rsidRPr="00E74341" w:rsidRDefault="00DE1E4D" w:rsidP="00E74341">
      <w:pPr>
        <w:shd w:val="clear" w:color="auto" w:fill="FFFFFF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2.1.1. </w:t>
      </w:r>
      <w:r w:rsidRPr="00B9690D">
        <w:rPr>
          <w:rFonts w:ascii="Times New Roman" w:hAnsi="Times New Roman" w:cs="Times New Roman"/>
          <w:color w:val="000000"/>
          <w:sz w:val="28"/>
          <w:szCs w:val="28"/>
        </w:rPr>
        <w:t xml:space="preserve">Направлять к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B9690D">
        <w:rPr>
          <w:rFonts w:ascii="Times New Roman" w:hAnsi="Times New Roman" w:cs="Times New Roman"/>
          <w:color w:val="000000"/>
          <w:sz w:val="28"/>
          <w:szCs w:val="28"/>
        </w:rPr>
        <w:t>Работодателю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B9690D">
        <w:rPr>
          <w:rFonts w:ascii="Times New Roman" w:hAnsi="Times New Roman" w:cs="Times New Roman"/>
          <w:color w:val="000000"/>
          <w:sz w:val="28"/>
          <w:szCs w:val="28"/>
        </w:rPr>
        <w:t xml:space="preserve"> безработных граждан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B9690D">
        <w:rPr>
          <w:color w:val="000000"/>
          <w:spacing w:val="-8"/>
          <w:sz w:val="28"/>
          <w:szCs w:val="28"/>
        </w:rPr>
        <w:t xml:space="preserve"> </w:t>
      </w:r>
      <w:r w:rsidRPr="00B9690D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граждан, обратившихся в поисках работы в </w:t>
      </w: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>«</w:t>
      </w:r>
      <w:r w:rsidRPr="00B9690D">
        <w:rPr>
          <w:rFonts w:ascii="Times New Roman" w:hAnsi="Times New Roman" w:cs="Times New Roman"/>
          <w:color w:val="000000"/>
          <w:spacing w:val="-8"/>
          <w:sz w:val="28"/>
          <w:szCs w:val="28"/>
        </w:rPr>
        <w:t>Центр</w:t>
      </w: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>»,</w:t>
      </w:r>
      <w:r w:rsidRPr="00B9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из числа </w:t>
      </w:r>
      <w:r w:rsidRPr="006A5506">
        <w:rPr>
          <w:rFonts w:ascii="Times New Roman" w:hAnsi="Times New Roman" w:cs="Times New Roman"/>
          <w:sz w:val="28"/>
          <w:szCs w:val="28"/>
        </w:rPr>
        <w:t>уволенных из иных ор</w:t>
      </w:r>
      <w:r>
        <w:rPr>
          <w:rFonts w:ascii="Times New Roman" w:hAnsi="Times New Roman" w:cs="Times New Roman"/>
          <w:sz w:val="28"/>
          <w:szCs w:val="28"/>
        </w:rPr>
        <w:t xml:space="preserve">ганизаций в связи с ликвидацией </w:t>
      </w:r>
      <w:r w:rsidRPr="006A5506">
        <w:rPr>
          <w:rFonts w:ascii="Times New Roman" w:hAnsi="Times New Roman" w:cs="Times New Roman"/>
          <w:sz w:val="28"/>
          <w:szCs w:val="28"/>
        </w:rPr>
        <w:t>либо сокращением численности или штата работников, выпускников профессиональных образовательных организаций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E1E4D" w:rsidRPr="00FB2D74" w:rsidRDefault="00DE1E4D" w:rsidP="002A2BD5">
      <w:pPr>
        <w:tabs>
          <w:tab w:val="left" w:pos="9900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2.1.2. В течение 10 </w:t>
      </w:r>
      <w:r w:rsidRPr="00FB2D74">
        <w:rPr>
          <w:rFonts w:ascii="Times New Roman" w:hAnsi="Times New Roman" w:cs="Times New Roman"/>
          <w:sz w:val="28"/>
          <w:szCs w:val="28"/>
        </w:rPr>
        <w:t>рабочих дней</w:t>
      </w:r>
      <w:r>
        <w:rPr>
          <w:rFonts w:ascii="Times New Roman" w:hAnsi="Times New Roman" w:cs="Times New Roman"/>
          <w:sz w:val="28"/>
          <w:szCs w:val="28"/>
        </w:rPr>
        <w:t xml:space="preserve"> со дня представления «</w:t>
      </w:r>
      <w:r w:rsidRPr="00FB2D74">
        <w:rPr>
          <w:rFonts w:ascii="Times New Roman" w:hAnsi="Times New Roman" w:cs="Times New Roman"/>
          <w:sz w:val="28"/>
          <w:szCs w:val="28"/>
        </w:rPr>
        <w:t>Рабо</w:t>
      </w:r>
      <w:r>
        <w:rPr>
          <w:rFonts w:ascii="Times New Roman" w:hAnsi="Times New Roman" w:cs="Times New Roman"/>
          <w:sz w:val="28"/>
          <w:szCs w:val="28"/>
        </w:rPr>
        <w:t>тодателем» документов, указанных в</w:t>
      </w:r>
      <w:r w:rsidRPr="00FB2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подпункте 2.2.9</w:t>
      </w:r>
      <w:r w:rsidRPr="00FB2D74">
        <w:rPr>
          <w:rFonts w:ascii="Times New Roman" w:hAnsi="Times New Roman" w:cs="Times New Roman"/>
          <w:sz w:val="28"/>
          <w:szCs w:val="28"/>
        </w:rPr>
        <w:t xml:space="preserve"> настоящего</w:t>
      </w:r>
      <w:r>
        <w:rPr>
          <w:rFonts w:ascii="Times New Roman" w:hAnsi="Times New Roman" w:cs="Times New Roman"/>
          <w:sz w:val="28"/>
          <w:szCs w:val="28"/>
        </w:rPr>
        <w:t xml:space="preserve"> Договора, а также документов, подтверждающих трудоустройство граждан (выписка из приказа о приеме на работу, трудовой договор, трудовая книжка), перечисли</w:t>
      </w:r>
      <w:r w:rsidRPr="00FB2D74">
        <w:rPr>
          <w:rFonts w:ascii="Times New Roman" w:hAnsi="Times New Roman" w:cs="Times New Roman"/>
          <w:sz w:val="28"/>
          <w:szCs w:val="28"/>
        </w:rPr>
        <w:t>ть субсидию</w:t>
      </w:r>
      <w:r>
        <w:rPr>
          <w:rFonts w:ascii="Times New Roman" w:hAnsi="Times New Roman" w:cs="Times New Roman"/>
          <w:sz w:val="28"/>
          <w:szCs w:val="28"/>
        </w:rPr>
        <w:t xml:space="preserve"> в размере __________ рублей</w:t>
      </w:r>
      <w:r w:rsidRPr="00FB2D74">
        <w:rPr>
          <w:rFonts w:ascii="Times New Roman" w:hAnsi="Times New Roman" w:cs="Times New Roman"/>
          <w:sz w:val="28"/>
          <w:szCs w:val="28"/>
        </w:rPr>
        <w:t xml:space="preserve"> на расчетный счет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B2D74">
        <w:rPr>
          <w:rFonts w:ascii="Times New Roman" w:hAnsi="Times New Roman" w:cs="Times New Roman"/>
          <w:sz w:val="28"/>
          <w:szCs w:val="28"/>
        </w:rPr>
        <w:t>Работодателя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A2BD5">
        <w:rPr>
          <w:rFonts w:ascii="Times New Roman" w:hAnsi="Times New Roman" w:cs="Times New Roman"/>
          <w:sz w:val="28"/>
          <w:szCs w:val="28"/>
        </w:rPr>
        <w:t xml:space="preserve"> (при условии поступления денежных средств в «Центр» 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2BD5">
        <w:rPr>
          <w:rFonts w:ascii="Times New Roman" w:hAnsi="Times New Roman" w:cs="Times New Roman"/>
          <w:sz w:val="28"/>
          <w:szCs w:val="28"/>
        </w:rPr>
        <w:t xml:space="preserve">указанные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2BD5">
        <w:rPr>
          <w:rFonts w:ascii="Times New Roman" w:hAnsi="Times New Roman" w:cs="Times New Roman"/>
          <w:sz w:val="28"/>
          <w:szCs w:val="28"/>
        </w:rPr>
        <w:t>цели)</w:t>
      </w:r>
      <w:r w:rsidRPr="00FB2D74">
        <w:rPr>
          <w:rFonts w:ascii="Times New Roman" w:hAnsi="Times New Roman" w:cs="Times New Roman"/>
          <w:sz w:val="28"/>
          <w:szCs w:val="28"/>
        </w:rPr>
        <w:t>.</w:t>
      </w:r>
    </w:p>
    <w:p w:rsidR="00DE1E4D" w:rsidRPr="000C1ACF" w:rsidRDefault="00DE1E4D" w:rsidP="008B3FC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3391A">
        <w:rPr>
          <w:rFonts w:ascii="Times New Roman" w:hAnsi="Times New Roman" w:cs="Times New Roman"/>
          <w:b/>
          <w:bCs/>
          <w:sz w:val="28"/>
          <w:szCs w:val="28"/>
        </w:rPr>
        <w:t xml:space="preserve">2.2.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43391A">
        <w:rPr>
          <w:rFonts w:ascii="Times New Roman" w:hAnsi="Times New Roman" w:cs="Times New Roman"/>
          <w:b/>
          <w:bCs/>
          <w:sz w:val="28"/>
          <w:szCs w:val="28"/>
        </w:rPr>
        <w:t>Работодатель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43391A">
        <w:rPr>
          <w:rFonts w:ascii="Times New Roman" w:hAnsi="Times New Roman" w:cs="Times New Roman"/>
          <w:b/>
          <w:bCs/>
          <w:sz w:val="28"/>
          <w:szCs w:val="28"/>
        </w:rPr>
        <w:t xml:space="preserve"> обязуется:</w:t>
      </w:r>
    </w:p>
    <w:p w:rsidR="00DE1E4D" w:rsidRPr="0043391A" w:rsidRDefault="00DE1E4D" w:rsidP="008B3FC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2.2.1. </w:t>
      </w:r>
      <w:r w:rsidRPr="0043391A">
        <w:rPr>
          <w:rFonts w:ascii="Times New Roman" w:hAnsi="Times New Roman" w:cs="Times New Roman"/>
          <w:sz w:val="28"/>
          <w:szCs w:val="28"/>
        </w:rPr>
        <w:t>Организов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43391A">
        <w:rPr>
          <w:rFonts w:ascii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hAnsi="Times New Roman" w:cs="Times New Roman"/>
          <w:sz w:val="28"/>
          <w:szCs w:val="28"/>
        </w:rPr>
        <w:t xml:space="preserve">постоянных </w:t>
      </w:r>
      <w:r w:rsidRPr="0043391A">
        <w:rPr>
          <w:rFonts w:ascii="Times New Roman" w:hAnsi="Times New Roman" w:cs="Times New Roman"/>
          <w:sz w:val="28"/>
          <w:szCs w:val="28"/>
        </w:rPr>
        <w:t xml:space="preserve">рабочих мест </w:t>
      </w:r>
      <w:r w:rsidRPr="006A303B">
        <w:rPr>
          <w:rFonts w:ascii="Times New Roman" w:hAnsi="Times New Roman" w:cs="Times New Roman"/>
          <w:sz w:val="28"/>
          <w:szCs w:val="28"/>
        </w:rPr>
        <w:t>с приложением пофамильного</w:t>
      </w:r>
      <w:r>
        <w:rPr>
          <w:rFonts w:ascii="Times New Roman" w:hAnsi="Times New Roman" w:cs="Times New Roman"/>
          <w:sz w:val="28"/>
          <w:szCs w:val="28"/>
        </w:rPr>
        <w:t xml:space="preserve"> списка «Р</w:t>
      </w:r>
      <w:r w:rsidRPr="006A303B">
        <w:rPr>
          <w:rFonts w:ascii="Times New Roman" w:hAnsi="Times New Roman" w:cs="Times New Roman"/>
          <w:sz w:val="28"/>
          <w:szCs w:val="28"/>
        </w:rPr>
        <w:t>аботников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A303B">
        <w:rPr>
          <w:rFonts w:ascii="Times New Roman" w:hAnsi="Times New Roman" w:cs="Times New Roman"/>
          <w:sz w:val="28"/>
          <w:szCs w:val="28"/>
        </w:rPr>
        <w:t>.</w:t>
      </w:r>
    </w:p>
    <w:p w:rsidR="00DE1E4D" w:rsidRPr="001735E3" w:rsidRDefault="00DE1E4D" w:rsidP="008B3FC1">
      <w:pPr>
        <w:ind w:firstLine="708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</w:t>
      </w:r>
      <w:r w:rsidRPr="00F933D5">
        <w:rPr>
          <w:rFonts w:ascii="Times New Roman" w:hAnsi="Times New Roman" w:cs="Times New Roman"/>
          <w:sz w:val="28"/>
          <w:szCs w:val="28"/>
        </w:rPr>
        <w:t>.</w:t>
      </w:r>
      <w:r>
        <w:rPr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Трудоустроить в</w:t>
      </w:r>
      <w:r>
        <w:rPr>
          <w:rFonts w:ascii="Times New Roman" w:hAnsi="Times New Roman" w:cs="Times New Roman"/>
          <w:sz w:val="28"/>
          <w:szCs w:val="28"/>
          <w:lang w:val="en-US"/>
        </w:rPr>
        <w:t>  </w:t>
      </w:r>
      <w:r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  <w:lang w:val="en-US"/>
        </w:rPr>
        <w:t>  </w:t>
      </w:r>
      <w:r>
        <w:rPr>
          <w:rFonts w:ascii="Times New Roman" w:hAnsi="Times New Roman" w:cs="Times New Roman"/>
          <w:sz w:val="28"/>
          <w:szCs w:val="28"/>
        </w:rPr>
        <w:t xml:space="preserve">с действующим </w:t>
      </w:r>
      <w:r w:rsidRPr="00F933D5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933D5">
        <w:rPr>
          <w:rFonts w:ascii="Times New Roman" w:hAnsi="Times New Roman" w:cs="Times New Roman"/>
          <w:sz w:val="28"/>
          <w:szCs w:val="28"/>
        </w:rPr>
        <w:t>Российской Федерации ____ человек</w:t>
      </w:r>
      <w:r>
        <w:rPr>
          <w:rFonts w:ascii="Times New Roman" w:hAnsi="Times New Roman" w:cs="Times New Roman"/>
          <w:sz w:val="28"/>
          <w:szCs w:val="28"/>
        </w:rPr>
        <w:t xml:space="preserve"> из числа </w:t>
      </w:r>
      <w:r w:rsidRPr="00B9690D">
        <w:rPr>
          <w:rFonts w:ascii="Times New Roman" w:hAnsi="Times New Roman" w:cs="Times New Roman"/>
          <w:color w:val="000000"/>
          <w:sz w:val="28"/>
          <w:szCs w:val="28"/>
        </w:rPr>
        <w:t>граждан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A5506">
        <w:rPr>
          <w:rFonts w:ascii="Times New Roman" w:hAnsi="Times New Roman" w:cs="Times New Roman"/>
          <w:sz w:val="28"/>
          <w:szCs w:val="28"/>
        </w:rPr>
        <w:t>уволенных из иных организаций в связи с ликвидацией либо сокращением численности или штата работников, выпускников профессиональных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1E4D" w:rsidRPr="0043391A" w:rsidRDefault="00DE1E4D" w:rsidP="00C833AE">
      <w:pPr>
        <w:tabs>
          <w:tab w:val="left" w:pos="108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2.2.3.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Обеспечить п</w:t>
      </w:r>
      <w:r w:rsidRPr="006A303B">
        <w:rPr>
          <w:rFonts w:ascii="Times New Roman" w:hAnsi="Times New Roman" w:cs="Times New Roman"/>
          <w:sz w:val="28"/>
          <w:szCs w:val="28"/>
        </w:rPr>
        <w:t xml:space="preserve">риоритетное участие в мероприятии </w:t>
      </w:r>
      <w:r>
        <w:rPr>
          <w:rFonts w:ascii="Times New Roman" w:hAnsi="Times New Roman" w:cs="Times New Roman"/>
          <w:sz w:val="28"/>
          <w:szCs w:val="28"/>
        </w:rPr>
        <w:t>родителей, воспитывающих</w:t>
      </w:r>
      <w:r w:rsidRPr="006A303B">
        <w:rPr>
          <w:rFonts w:ascii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hAnsi="Times New Roman" w:cs="Times New Roman"/>
          <w:sz w:val="28"/>
          <w:szCs w:val="28"/>
        </w:rPr>
        <w:t xml:space="preserve">совершеннолетних детей, инвалидов, </w:t>
      </w:r>
      <w:r w:rsidRPr="006A303B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ленов</w:t>
      </w:r>
      <w:r w:rsidRPr="006A303B">
        <w:rPr>
          <w:rFonts w:ascii="Times New Roman" w:hAnsi="Times New Roman" w:cs="Times New Roman"/>
          <w:sz w:val="28"/>
          <w:szCs w:val="28"/>
        </w:rPr>
        <w:t xml:space="preserve"> семей с низкими доходами.</w:t>
      </w:r>
    </w:p>
    <w:p w:rsidR="00DE1E4D" w:rsidRPr="0043391A" w:rsidRDefault="00DE1E4D" w:rsidP="00CD7F17">
      <w:pPr>
        <w:tabs>
          <w:tab w:val="left" w:pos="108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3391A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4. </w:t>
      </w:r>
      <w:r w:rsidRPr="0043391A">
        <w:rPr>
          <w:rFonts w:ascii="Times New Roman" w:hAnsi="Times New Roman" w:cs="Times New Roman"/>
          <w:sz w:val="28"/>
          <w:szCs w:val="28"/>
        </w:rPr>
        <w:t>Обес</w:t>
      </w:r>
      <w:r>
        <w:rPr>
          <w:rFonts w:ascii="Times New Roman" w:hAnsi="Times New Roman" w:cs="Times New Roman"/>
          <w:sz w:val="28"/>
          <w:szCs w:val="28"/>
        </w:rPr>
        <w:t>печить  выполнение</w:t>
      </w:r>
      <w:r w:rsidRPr="004339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требований  законодательства по </w:t>
      </w:r>
      <w:r w:rsidRPr="0043391A">
        <w:rPr>
          <w:rFonts w:ascii="Times New Roman" w:hAnsi="Times New Roman" w:cs="Times New Roman"/>
          <w:sz w:val="28"/>
          <w:szCs w:val="28"/>
        </w:rPr>
        <w:t>охране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391A">
        <w:rPr>
          <w:rFonts w:ascii="Times New Roman" w:hAnsi="Times New Roman" w:cs="Times New Roman"/>
          <w:sz w:val="28"/>
          <w:szCs w:val="28"/>
        </w:rPr>
        <w:t>труда и технике безопасности.</w:t>
      </w:r>
    </w:p>
    <w:p w:rsidR="00DE1E4D" w:rsidRPr="00FB2D74" w:rsidRDefault="00DE1E4D" w:rsidP="00CD7F1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3391A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 xml:space="preserve">5. Распространять </w:t>
      </w:r>
      <w:r w:rsidRPr="0043391A">
        <w:rPr>
          <w:rFonts w:ascii="Times New Roman" w:hAnsi="Times New Roman" w:cs="Times New Roman"/>
          <w:sz w:val="28"/>
          <w:szCs w:val="28"/>
        </w:rPr>
        <w:t xml:space="preserve">на  </w:t>
      </w:r>
      <w:r>
        <w:rPr>
          <w:rFonts w:ascii="Times New Roman" w:hAnsi="Times New Roman" w:cs="Times New Roman"/>
          <w:sz w:val="28"/>
          <w:szCs w:val="28"/>
        </w:rPr>
        <w:t>участвующих во временных работах</w:t>
      </w:r>
      <w:r w:rsidRPr="004339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«Работников» </w:t>
      </w:r>
      <w:r w:rsidRPr="0043391A">
        <w:rPr>
          <w:rFonts w:ascii="Times New Roman" w:hAnsi="Times New Roman" w:cs="Times New Roman"/>
          <w:sz w:val="28"/>
          <w:szCs w:val="28"/>
        </w:rPr>
        <w:t>льготы</w:t>
      </w:r>
      <w:r w:rsidRPr="00FB2D74">
        <w:rPr>
          <w:rFonts w:ascii="Times New Roman" w:hAnsi="Times New Roman" w:cs="Times New Roman"/>
          <w:sz w:val="28"/>
          <w:szCs w:val="28"/>
        </w:rPr>
        <w:t xml:space="preserve"> и гарантии,</w:t>
      </w:r>
      <w:r>
        <w:rPr>
          <w:rFonts w:ascii="Times New Roman" w:hAnsi="Times New Roman" w:cs="Times New Roman"/>
          <w:sz w:val="28"/>
          <w:szCs w:val="28"/>
        </w:rPr>
        <w:t xml:space="preserve"> действующие у «Работодателя», в пределах</w:t>
      </w:r>
      <w:r w:rsidRPr="00FB2D74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425048">
          <w:rPr>
            <w:rFonts w:ascii="Times New Roman" w:hAnsi="Times New Roman" w:cs="Times New Roman"/>
            <w:sz w:val="28"/>
            <w:szCs w:val="28"/>
          </w:rPr>
          <w:t>трудового  законодательства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D74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DE1E4D" w:rsidRPr="006A303B" w:rsidRDefault="00DE1E4D" w:rsidP="002A4D6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3391A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 xml:space="preserve">6. Своевременно производить выплату заработной платы Работникам </w:t>
      </w:r>
      <w:r w:rsidRPr="00FB2D7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Pr="00FB2D74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425048">
          <w:rPr>
            <w:rFonts w:ascii="Times New Roman" w:hAnsi="Times New Roman" w:cs="Times New Roman"/>
            <w:sz w:val="28"/>
            <w:szCs w:val="28"/>
          </w:rPr>
          <w:t>Трудовым 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не</w:t>
      </w:r>
      <w:r w:rsidRPr="00FB2D74">
        <w:rPr>
          <w:rFonts w:ascii="Times New Roman" w:hAnsi="Times New Roman" w:cs="Times New Roman"/>
          <w:sz w:val="28"/>
          <w:szCs w:val="28"/>
        </w:rPr>
        <w:t xml:space="preserve"> ниже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425048">
          <w:rPr>
            <w:rFonts w:ascii="Times New Roman" w:hAnsi="Times New Roman" w:cs="Times New Roman"/>
            <w:sz w:val="28"/>
            <w:szCs w:val="28"/>
          </w:rPr>
          <w:t>минимального размера оплаты труда</w:t>
        </w:r>
      </w:hyperlink>
      <w:r>
        <w:rPr>
          <w:rFonts w:ascii="Times New Roman" w:hAnsi="Times New Roman" w:cs="Times New Roman"/>
          <w:sz w:val="28"/>
          <w:szCs w:val="28"/>
        </w:rPr>
        <w:t>, установленного</w:t>
      </w:r>
      <w:r w:rsidRPr="00FB2D74">
        <w:rPr>
          <w:rFonts w:ascii="Times New Roman" w:hAnsi="Times New Roman" w:cs="Times New Roman"/>
          <w:sz w:val="28"/>
          <w:szCs w:val="28"/>
        </w:rPr>
        <w:t xml:space="preserve"> законод</w:t>
      </w:r>
      <w:r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Pr="00FB2D74">
        <w:rPr>
          <w:rFonts w:ascii="Times New Roman" w:hAnsi="Times New Roman" w:cs="Times New Roman"/>
          <w:sz w:val="28"/>
          <w:szCs w:val="28"/>
        </w:rPr>
        <w:t>.</w:t>
      </w:r>
    </w:p>
    <w:p w:rsidR="00DE1E4D" w:rsidRPr="00CF55B9" w:rsidRDefault="00DE1E4D" w:rsidP="008B3FC1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2.2.7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перечисление в установленном порядке соответствующих </w:t>
      </w:r>
      <w:r>
        <w:rPr>
          <w:rFonts w:ascii="Times New Roman" w:hAnsi="Times New Roman" w:cs="Times New Roman"/>
          <w:color w:val="000000"/>
          <w:sz w:val="28"/>
          <w:szCs w:val="28"/>
        </w:rPr>
        <w:t>обязательных платежей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 xml:space="preserve"> в бюджет и внебюджетные фонды </w:t>
      </w:r>
      <w:r w:rsidRPr="00C833AE">
        <w:rPr>
          <w:rFonts w:ascii="Times New Roman" w:hAnsi="Times New Roman" w:cs="Times New Roman"/>
          <w:color w:val="000000"/>
          <w:sz w:val="28"/>
          <w:szCs w:val="28"/>
        </w:rPr>
        <w:t xml:space="preserve">с ежемесячным, до 15 числа, представлением в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833AE">
        <w:rPr>
          <w:rFonts w:ascii="Times New Roman" w:hAnsi="Times New Roman" w:cs="Times New Roman"/>
          <w:color w:val="000000"/>
          <w:sz w:val="28"/>
          <w:szCs w:val="28"/>
        </w:rPr>
        <w:t>Центр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833AE">
        <w:rPr>
          <w:rFonts w:ascii="Times New Roman" w:hAnsi="Times New Roman" w:cs="Times New Roman"/>
          <w:color w:val="000000"/>
          <w:sz w:val="28"/>
          <w:szCs w:val="28"/>
        </w:rPr>
        <w:t xml:space="preserve"> подтверждающих документ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>ов.</w:t>
      </w:r>
    </w:p>
    <w:p w:rsidR="00DE1E4D" w:rsidRDefault="00DE1E4D" w:rsidP="008B3FC1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2.2.8. Обеспечить стабильную занятость «Работников» после их участия в мероприятии.</w:t>
      </w:r>
    </w:p>
    <w:p w:rsidR="00DE1E4D" w:rsidRPr="00811450" w:rsidRDefault="00DE1E4D" w:rsidP="008B3FC1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2.2.9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>Ежемесяч</w:t>
      </w:r>
      <w:r>
        <w:rPr>
          <w:rFonts w:ascii="Times New Roman" w:hAnsi="Times New Roman" w:cs="Times New Roman"/>
          <w:color w:val="000000"/>
          <w:sz w:val="28"/>
          <w:szCs w:val="28"/>
        </w:rPr>
        <w:t>но, до 2 числа, представлять в «Центр»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E1E4D" w:rsidRPr="00811450" w:rsidRDefault="00DE1E4D" w:rsidP="008B3FC1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811450">
        <w:rPr>
          <w:rFonts w:ascii="Times New Roman" w:hAnsi="Times New Roman" w:cs="Times New Roman"/>
          <w:color w:val="000000"/>
          <w:sz w:val="28"/>
          <w:szCs w:val="28"/>
        </w:rPr>
        <w:t xml:space="preserve">копии табеля учета </w:t>
      </w:r>
      <w:r w:rsidRPr="00811450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>рабочего времени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«Работников»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E1E4D" w:rsidRPr="00811450" w:rsidRDefault="00DE1E4D" w:rsidP="008B3FC1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811450">
        <w:rPr>
          <w:rFonts w:ascii="Times New Roman" w:hAnsi="Times New Roman" w:cs="Times New Roman"/>
          <w:color w:val="000000"/>
          <w:sz w:val="28"/>
          <w:szCs w:val="28"/>
        </w:rPr>
        <w:t xml:space="preserve">копии расчетно-платежной ведомости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на «Работников»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 xml:space="preserve"> и справки о н</w:t>
      </w:r>
      <w:r>
        <w:rPr>
          <w:rFonts w:ascii="Times New Roman" w:hAnsi="Times New Roman" w:cs="Times New Roman"/>
          <w:color w:val="000000"/>
          <w:sz w:val="28"/>
          <w:szCs w:val="28"/>
        </w:rPr>
        <w:t>ачислениях на фонд оплаты труда</w:t>
      </w:r>
      <w:r w:rsidRPr="00BA731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E1E4D" w:rsidRPr="00634EF0" w:rsidRDefault="00DE1E4D" w:rsidP="00634EF0">
      <w:pPr>
        <w:shd w:val="clear" w:color="auto" w:fill="FFFFFF"/>
        <w:ind w:firstLine="709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2.2.10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34EF0">
        <w:rPr>
          <w:rFonts w:ascii="Times New Roman" w:hAnsi="Times New Roman" w:cs="Times New Roman"/>
          <w:color w:val="000000"/>
          <w:sz w:val="28"/>
          <w:szCs w:val="28"/>
        </w:rPr>
        <w:t>Предоставлять «Центру», Министерству труда и социального развития Республики Дагестан, органам государственного финансового контроля возможность осуществления проверок соблюдения условий, целей и порядка предоставления бюджетных средств, а также предоставлять документы, необходимые для осуществления проверки</w:t>
      </w:r>
      <w:r>
        <w:rPr>
          <w:sz w:val="28"/>
          <w:szCs w:val="28"/>
        </w:rPr>
        <w:t>.</w:t>
      </w:r>
    </w:p>
    <w:p w:rsidR="00DE1E4D" w:rsidRPr="00634EF0" w:rsidRDefault="00DE1E4D" w:rsidP="00634EF0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2.2.11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B2D74">
        <w:rPr>
          <w:rFonts w:ascii="Times New Roman" w:hAnsi="Times New Roman" w:cs="Times New Roman"/>
          <w:sz w:val="28"/>
          <w:szCs w:val="28"/>
        </w:rPr>
        <w:t xml:space="preserve">Возвратить  в  текущем  финансовом  году остатки субсидии, не </w:t>
      </w:r>
      <w:r>
        <w:rPr>
          <w:rFonts w:ascii="Times New Roman" w:hAnsi="Times New Roman" w:cs="Times New Roman"/>
          <w:sz w:val="28"/>
          <w:szCs w:val="28"/>
        </w:rPr>
        <w:t>использованные</w:t>
      </w:r>
      <w:r w:rsidRPr="00FB2D74">
        <w:rPr>
          <w:rFonts w:ascii="Times New Roman" w:hAnsi="Times New Roman" w:cs="Times New Roman"/>
          <w:sz w:val="28"/>
          <w:szCs w:val="28"/>
        </w:rPr>
        <w:t xml:space="preserve"> в отчетном финансовом году, </w:t>
      </w:r>
      <w:r w:rsidRPr="00C833AE">
        <w:rPr>
          <w:rFonts w:ascii="Times New Roman" w:hAnsi="Times New Roman" w:cs="Times New Roman"/>
          <w:sz w:val="28"/>
          <w:szCs w:val="28"/>
        </w:rPr>
        <w:t>в срок до 28 декабря</w:t>
      </w:r>
      <w:r w:rsidRPr="00FB2D74">
        <w:rPr>
          <w:rFonts w:ascii="Times New Roman" w:hAnsi="Times New Roman" w:cs="Times New Roman"/>
          <w:sz w:val="28"/>
          <w:szCs w:val="28"/>
        </w:rPr>
        <w:t xml:space="preserve"> текущего</w:t>
      </w:r>
      <w:r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Pr="00FB2D74">
        <w:rPr>
          <w:rFonts w:ascii="Times New Roman" w:hAnsi="Times New Roman" w:cs="Times New Roman"/>
          <w:sz w:val="28"/>
          <w:szCs w:val="28"/>
        </w:rPr>
        <w:t xml:space="preserve"> года путем перечисления неиспользованных остатков субсидии в республиканский бюджет Республики </w:t>
      </w:r>
      <w:r>
        <w:rPr>
          <w:rFonts w:ascii="Times New Roman" w:hAnsi="Times New Roman" w:cs="Times New Roman"/>
          <w:sz w:val="28"/>
          <w:szCs w:val="28"/>
        </w:rPr>
        <w:t>Дагестан</w:t>
      </w:r>
      <w:r w:rsidRPr="00FB2D74">
        <w:rPr>
          <w:rFonts w:ascii="Times New Roman" w:hAnsi="Times New Roman" w:cs="Times New Roman"/>
          <w:sz w:val="28"/>
          <w:szCs w:val="28"/>
        </w:rPr>
        <w:t>.</w:t>
      </w:r>
    </w:p>
    <w:p w:rsidR="00DE1E4D" w:rsidRDefault="00DE1E4D" w:rsidP="00A6176E">
      <w:pPr>
        <w:shd w:val="clear" w:color="auto" w:fill="FFFFFF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DE1E4D" w:rsidRDefault="00DE1E4D" w:rsidP="008B3FC1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 w:rsidRPr="00A6176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ОТВЕТСТВЕННОСТЬ СТОРОН</w:t>
      </w:r>
    </w:p>
    <w:p w:rsidR="00DE1E4D" w:rsidRDefault="00DE1E4D" w:rsidP="00CF44D1">
      <w:pPr>
        <w:shd w:val="clear" w:color="auto" w:fill="FFFFFF"/>
        <w:tabs>
          <w:tab w:val="left" w:pos="900"/>
        </w:tabs>
        <w:ind w:left="10" w:firstLine="571"/>
        <w:rPr>
          <w:rFonts w:ascii="Times New Roman" w:hAnsi="Times New Roman" w:cs="Times New Roman"/>
          <w:color w:val="000000"/>
          <w:sz w:val="28"/>
          <w:szCs w:val="28"/>
        </w:rPr>
      </w:pPr>
    </w:p>
    <w:p w:rsidR="00DE1E4D" w:rsidRDefault="00DE1E4D" w:rsidP="00CF44D1">
      <w:pPr>
        <w:shd w:val="clear" w:color="auto" w:fill="FFFFFF"/>
        <w:tabs>
          <w:tab w:val="left" w:pos="900"/>
        </w:tabs>
        <w:ind w:left="10" w:firstLine="571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3</w:t>
      </w:r>
      <w:r w:rsidRPr="00635ACD">
        <w:rPr>
          <w:rFonts w:ascii="Times New Roman" w:hAnsi="Times New Roman" w:cs="Times New Roman"/>
          <w:color w:val="000000"/>
          <w:sz w:val="28"/>
          <w:szCs w:val="28"/>
        </w:rPr>
        <w:t>.1.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D5E89">
        <w:rPr>
          <w:rFonts w:ascii="Times New Roman" w:hAnsi="Times New Roman" w:cs="Times New Roman"/>
          <w:color w:val="000000"/>
          <w:spacing w:val="-1"/>
          <w:sz w:val="28"/>
          <w:szCs w:val="28"/>
        </w:rPr>
        <w:t>В случае нарушения условий настоящего Договора «Стороны» несут ответственность в соответствии с действующим законодательством, если иное не предусмотрено настоящим Договором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DE1E4D" w:rsidRPr="00044AF3" w:rsidRDefault="00DE1E4D" w:rsidP="00D334A4">
      <w:pPr>
        <w:shd w:val="clear" w:color="auto" w:fill="FFFFFF"/>
        <w:tabs>
          <w:tab w:val="left" w:pos="900"/>
        </w:tabs>
        <w:ind w:left="10" w:firstLine="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   3.2. </w:t>
      </w:r>
      <w:r w:rsidRPr="00044AF3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Настоящий Договор расторгается «Центром» в одностороннем порядке, а бюджетные средства подлежат возврату в 10-дневный срок по требованию «Центра» в установленном порядке в случа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е </w:t>
      </w:r>
      <w:r w:rsidRPr="00044AF3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предоставления «Работодателем» заведомо ложных сведений или недостоверных (подложных) документов, послуживших основанием для выдачи бюджетных средств.</w:t>
      </w:r>
    </w:p>
    <w:p w:rsidR="00DE1E4D" w:rsidRPr="00AD5E89" w:rsidRDefault="00DE1E4D" w:rsidP="00CF44D1">
      <w:pPr>
        <w:shd w:val="clear" w:color="auto" w:fill="FFFFFF"/>
        <w:tabs>
          <w:tab w:val="left" w:pos="900"/>
        </w:tabs>
        <w:ind w:left="10" w:firstLine="571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DE1E4D" w:rsidRPr="00DB1D50" w:rsidRDefault="00DE1E4D" w:rsidP="00044AF3">
      <w:pPr>
        <w:shd w:val="clear" w:color="auto" w:fill="FFFFFF"/>
        <w:tabs>
          <w:tab w:val="left" w:pos="900"/>
        </w:tabs>
        <w:ind w:firstLine="0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 w:rsidRPr="00CF44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ИЗМЕНЕНИЕ И РАСТОРЖЕНИЕ ДОГОВОРА</w:t>
      </w:r>
    </w:p>
    <w:p w:rsidR="00DE1E4D" w:rsidRDefault="00DE1E4D" w:rsidP="00CF44D1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E1E4D" w:rsidRPr="00BF280F" w:rsidRDefault="00DE1E4D" w:rsidP="00CF44D1">
      <w:pPr>
        <w:shd w:val="clear" w:color="auto" w:fill="FFFFFF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BF280F">
        <w:rPr>
          <w:rFonts w:ascii="Times New Roman" w:hAnsi="Times New Roman" w:cs="Times New Roman"/>
          <w:color w:val="000000"/>
          <w:spacing w:val="-1"/>
          <w:sz w:val="28"/>
          <w:szCs w:val="28"/>
        </w:rPr>
        <w:t>4.1. Изменения и дополнения могут быть внесены в настоящий Договор по соглашению «Сторон» в письменной форме.</w:t>
      </w:r>
    </w:p>
    <w:p w:rsidR="00DE1E4D" w:rsidRDefault="00DE1E4D" w:rsidP="00766D9A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DE1E4D" w:rsidRPr="00766D9A" w:rsidRDefault="00DE1E4D" w:rsidP="00766D9A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5. </w:t>
      </w:r>
      <w:r w:rsidRPr="00766D9A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ФОРС-МАЖОРНЫЕ ОБСТОЯТЕЛЬСТВА</w:t>
      </w:r>
    </w:p>
    <w:p w:rsidR="00DE1E4D" w:rsidRPr="00766D9A" w:rsidRDefault="00DE1E4D" w:rsidP="00766D9A">
      <w:pPr>
        <w:shd w:val="clear" w:color="auto" w:fill="FFFFFF"/>
        <w:rPr>
          <w:rFonts w:ascii="Times New Roman" w:hAnsi="Times New Roman" w:cs="Times New Roman"/>
          <w:color w:val="000000"/>
          <w:spacing w:val="1"/>
        </w:rPr>
      </w:pPr>
    </w:p>
    <w:p w:rsidR="00DE1E4D" w:rsidRPr="00B608BD" w:rsidRDefault="00DE1E4D" w:rsidP="00B608B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608BD">
        <w:rPr>
          <w:rFonts w:ascii="Times New Roman" w:hAnsi="Times New Roman" w:cs="Times New Roman"/>
          <w:sz w:val="28"/>
          <w:szCs w:val="28"/>
        </w:rPr>
        <w:t>5.1. «Стороны»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которые «Стороны» не могли предвидеть или предотвратить.</w:t>
      </w:r>
    </w:p>
    <w:p w:rsidR="00DE1E4D" w:rsidRPr="00B608BD" w:rsidRDefault="00DE1E4D" w:rsidP="00B608B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608BD">
        <w:rPr>
          <w:rFonts w:ascii="Times New Roman" w:hAnsi="Times New Roman" w:cs="Times New Roman"/>
          <w:sz w:val="28"/>
          <w:szCs w:val="28"/>
        </w:rPr>
        <w:t>5.2. К обстоятельствам непреодолимой силы относятся: война, восстание, землетрясение, наводнение, пожар или подобные явления, правительственные постановления, распоряжения (указы) государственных органов, законы или прочие нормативные документы, принятые после подписания настоящего Договора и препятствующие его исполнению.</w:t>
      </w:r>
    </w:p>
    <w:p w:rsidR="00DE1E4D" w:rsidRPr="00B608BD" w:rsidRDefault="00DE1E4D" w:rsidP="00B608B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608BD">
        <w:rPr>
          <w:rFonts w:ascii="Times New Roman" w:hAnsi="Times New Roman" w:cs="Times New Roman"/>
          <w:sz w:val="28"/>
          <w:szCs w:val="28"/>
        </w:rPr>
        <w:t>5.3. «Сторона», ссылающаяся на обстоятельства непреодолимой силы, обязана в 10-дневный срок уведомить другую «Сторону» о наступлении действия подобных обстоятельств в письменной форме. Факты, изложенные в уведомлении, должны быть подтверждены компетентным органом или организацией. Информация должна содержать данные о характере обстоятельств, а также оценку их влияния на исполнение «Стороной» своих обязательств по настоящему Договору, а также на срок исполнения обязательств.</w:t>
      </w:r>
    </w:p>
    <w:p w:rsidR="00DE1E4D" w:rsidRPr="00B608BD" w:rsidRDefault="00DE1E4D" w:rsidP="00B608B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608BD">
        <w:rPr>
          <w:rFonts w:ascii="Times New Roman" w:hAnsi="Times New Roman" w:cs="Times New Roman"/>
          <w:sz w:val="28"/>
          <w:szCs w:val="28"/>
        </w:rPr>
        <w:t>5.4. По прекращении действия указанных обстоятельств, «Сторона» должна без промедления известить об этом другую «Сторону» в письменном виде. При этом «Сторона» должна указать срок, в который предполагается исполнить обязательства по настоящему Договору.</w:t>
      </w:r>
    </w:p>
    <w:p w:rsidR="00DE1E4D" w:rsidRPr="00B608BD" w:rsidRDefault="00DE1E4D" w:rsidP="00B608B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608BD">
        <w:rPr>
          <w:rFonts w:ascii="Times New Roman" w:hAnsi="Times New Roman" w:cs="Times New Roman"/>
          <w:sz w:val="28"/>
          <w:szCs w:val="28"/>
        </w:rPr>
        <w:t>5.5. В случае возникновения обстоятельств непреодолимой силы, срок выполнения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:rsidR="00DE1E4D" w:rsidRPr="00B608BD" w:rsidRDefault="00DE1E4D" w:rsidP="00B608B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608BD">
        <w:rPr>
          <w:rFonts w:ascii="Times New Roman" w:hAnsi="Times New Roman" w:cs="Times New Roman"/>
          <w:sz w:val="28"/>
          <w:szCs w:val="28"/>
        </w:rPr>
        <w:t>5.6. Несвоевременное уведомление лишает «Сторону» права ссылаться на вышеперечисленные обстоятельства как на основание, освобождающее ее от ответственности за неисполнение обязательств.</w:t>
      </w:r>
    </w:p>
    <w:p w:rsidR="00DE1E4D" w:rsidRPr="00B608BD" w:rsidRDefault="00DE1E4D" w:rsidP="00B608B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608BD">
        <w:rPr>
          <w:rFonts w:ascii="Times New Roman" w:hAnsi="Times New Roman" w:cs="Times New Roman"/>
          <w:sz w:val="28"/>
          <w:szCs w:val="28"/>
        </w:rPr>
        <w:t xml:space="preserve">5.7. Если состояние невыполнения обязательств длится более двух месяцев, то каждая «Сторона» имеет право расторгнуть настоящий Договор в одностороннем порядке без обязанности возместить другой «Стороне» возможные убытки, известив об этом другую «Сторону» за 30 дней до даты расторжения. </w:t>
      </w:r>
    </w:p>
    <w:p w:rsidR="00DE1E4D" w:rsidRPr="00766D9A" w:rsidRDefault="00DE1E4D" w:rsidP="00766D9A">
      <w:pPr>
        <w:tabs>
          <w:tab w:val="left" w:pos="3435"/>
        </w:tabs>
        <w:ind w:firstLine="0"/>
        <w:rPr>
          <w:rFonts w:ascii="Times New Roman" w:hAnsi="Times New Roman" w:cs="Times New Roman"/>
          <w:sz w:val="22"/>
          <w:szCs w:val="22"/>
        </w:rPr>
      </w:pPr>
    </w:p>
    <w:p w:rsidR="00DE1E4D" w:rsidRPr="00BF280F" w:rsidRDefault="00DE1E4D" w:rsidP="00BF280F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 w:rsidRPr="00BF280F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6. СРОК ДЕЙСТВИЯ ДОГОВОРА</w:t>
      </w:r>
    </w:p>
    <w:p w:rsidR="00DE1E4D" w:rsidRPr="00A03EB7" w:rsidRDefault="00DE1E4D" w:rsidP="00BF280F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DE1E4D" w:rsidRPr="00BF280F" w:rsidRDefault="00DE1E4D" w:rsidP="00BF280F">
      <w:pPr>
        <w:shd w:val="clear" w:color="auto" w:fill="FFFFFF"/>
        <w:spacing w:before="7"/>
        <w:rPr>
          <w:rFonts w:ascii="Times New Roman" w:hAnsi="Times New Roman" w:cs="Times New Roman"/>
          <w:color w:val="000000"/>
          <w:sz w:val="28"/>
          <w:szCs w:val="28"/>
        </w:rPr>
      </w:pPr>
      <w:r w:rsidRPr="00BF280F">
        <w:rPr>
          <w:rFonts w:ascii="Times New Roman" w:hAnsi="Times New Roman" w:cs="Times New Roman"/>
          <w:color w:val="000000"/>
          <w:sz w:val="28"/>
          <w:szCs w:val="28"/>
        </w:rPr>
        <w:t>6.1. Настоящий Договор вступает в силу с момента подписания и действует 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31 декабря 2016 года, а в части</w:t>
      </w:r>
      <w:r w:rsidRPr="00FC36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80F">
        <w:rPr>
          <w:rFonts w:ascii="Times New Roman" w:hAnsi="Times New Roman" w:cs="Times New Roman"/>
          <w:color w:val="000000"/>
          <w:sz w:val="28"/>
          <w:szCs w:val="28"/>
        </w:rPr>
        <w:t>исполнения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принятых обязательств - до </w:t>
      </w:r>
      <w:r w:rsidRPr="00BF280F">
        <w:rPr>
          <w:rFonts w:ascii="Times New Roman" w:hAnsi="Times New Roman" w:cs="Times New Roman"/>
          <w:color w:val="000000"/>
          <w:sz w:val="28"/>
          <w:szCs w:val="28"/>
        </w:rPr>
        <w:t xml:space="preserve"> полного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их исполнения</w:t>
      </w:r>
      <w:r w:rsidRPr="00BF280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E1E4D" w:rsidRPr="00BF280F" w:rsidRDefault="00DE1E4D" w:rsidP="00BF280F">
      <w:pPr>
        <w:shd w:val="clear" w:color="auto" w:fill="FFFFFF"/>
        <w:spacing w:before="7"/>
        <w:rPr>
          <w:rFonts w:ascii="Times New Roman" w:hAnsi="Times New Roman" w:cs="Times New Roman"/>
          <w:color w:val="000000"/>
          <w:sz w:val="28"/>
          <w:szCs w:val="28"/>
        </w:rPr>
      </w:pPr>
      <w:r w:rsidRPr="00BF280F">
        <w:rPr>
          <w:rFonts w:ascii="Times New Roman" w:hAnsi="Times New Roman" w:cs="Times New Roman"/>
          <w:color w:val="000000"/>
          <w:sz w:val="28"/>
          <w:szCs w:val="28"/>
        </w:rPr>
        <w:t>6.2. Договор составлен в двух экземплярах, имеющих одинаковую юридическую силу, по одному для каждой «Стороны».</w:t>
      </w:r>
    </w:p>
    <w:p w:rsidR="00DE1E4D" w:rsidRPr="00C833AE" w:rsidRDefault="00DE1E4D" w:rsidP="00D53022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DE1E4D" w:rsidRDefault="00DE1E4D" w:rsidP="00DB1D50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DE1E4D" w:rsidRPr="00BF280F" w:rsidRDefault="00DE1E4D" w:rsidP="00DB1D50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 w:rsidRPr="00BF280F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7. ПРОЧИЕ УСЛОВИЯ</w:t>
      </w:r>
    </w:p>
    <w:p w:rsidR="00DE1E4D" w:rsidRDefault="00DE1E4D" w:rsidP="00BF280F">
      <w:pPr>
        <w:shd w:val="clear" w:color="auto" w:fill="FFFFFF"/>
        <w:ind w:firstLine="709"/>
        <w:rPr>
          <w:sz w:val="28"/>
          <w:szCs w:val="28"/>
        </w:rPr>
      </w:pPr>
    </w:p>
    <w:p w:rsidR="00DE1E4D" w:rsidRPr="00BF280F" w:rsidRDefault="00DE1E4D" w:rsidP="00BF280F">
      <w:pPr>
        <w:shd w:val="clear" w:color="auto" w:fill="FFFFFF"/>
        <w:spacing w:before="7"/>
        <w:rPr>
          <w:rFonts w:ascii="Times New Roman" w:hAnsi="Times New Roman" w:cs="Times New Roman"/>
          <w:color w:val="000000"/>
          <w:sz w:val="28"/>
          <w:szCs w:val="28"/>
        </w:rPr>
      </w:pPr>
      <w:r w:rsidRPr="00BF280F">
        <w:rPr>
          <w:rFonts w:ascii="Times New Roman" w:hAnsi="Times New Roman" w:cs="Times New Roman"/>
          <w:color w:val="000000"/>
          <w:sz w:val="28"/>
          <w:szCs w:val="28"/>
        </w:rPr>
        <w:t>7.1. Каждая из «Сторон» должна оказывать максимальное содействие другой в выполнении принятых Договором обязательств.</w:t>
      </w:r>
    </w:p>
    <w:p w:rsidR="00DE1E4D" w:rsidRPr="00BF280F" w:rsidRDefault="00DE1E4D" w:rsidP="00BF280F">
      <w:pPr>
        <w:shd w:val="clear" w:color="auto" w:fill="FFFFFF"/>
        <w:spacing w:before="7"/>
        <w:rPr>
          <w:rFonts w:ascii="Times New Roman" w:hAnsi="Times New Roman" w:cs="Times New Roman"/>
          <w:color w:val="000000"/>
          <w:sz w:val="28"/>
          <w:szCs w:val="28"/>
        </w:rPr>
      </w:pPr>
      <w:r w:rsidRPr="00BF280F">
        <w:rPr>
          <w:rFonts w:ascii="Times New Roman" w:hAnsi="Times New Roman" w:cs="Times New Roman"/>
          <w:color w:val="000000"/>
          <w:sz w:val="28"/>
          <w:szCs w:val="28"/>
        </w:rPr>
        <w:t>7.2. «Центр» вправе контролировать соблюдение «Работодателем» условий настоящего Договора.</w:t>
      </w:r>
    </w:p>
    <w:p w:rsidR="00DE1E4D" w:rsidRPr="00BF280F" w:rsidRDefault="00DE1E4D" w:rsidP="00BF280F">
      <w:pPr>
        <w:shd w:val="clear" w:color="auto" w:fill="FFFFFF"/>
        <w:spacing w:before="7"/>
        <w:rPr>
          <w:rFonts w:ascii="Times New Roman" w:hAnsi="Times New Roman" w:cs="Times New Roman"/>
          <w:color w:val="000000"/>
          <w:sz w:val="28"/>
          <w:szCs w:val="28"/>
        </w:rPr>
      </w:pPr>
      <w:r w:rsidRPr="00BF280F">
        <w:rPr>
          <w:rFonts w:ascii="Times New Roman" w:hAnsi="Times New Roman" w:cs="Times New Roman"/>
          <w:color w:val="000000"/>
          <w:sz w:val="28"/>
          <w:szCs w:val="28"/>
        </w:rPr>
        <w:t>7.3. Все документы, представляемые в «Центр» для подтверждения затрат «Работодателя», должны быть изготовлены на бланке установленной формы, иметь обязательные реквизиты (дату и номер), подписаны уполномоченным представителем и заверены печатью организации и не должны иметь неоговоренных исправлений.</w:t>
      </w:r>
    </w:p>
    <w:p w:rsidR="00DE1E4D" w:rsidRPr="00BF280F" w:rsidRDefault="00DE1E4D" w:rsidP="00BF280F">
      <w:pPr>
        <w:shd w:val="clear" w:color="auto" w:fill="FFFFFF"/>
        <w:spacing w:before="7"/>
        <w:rPr>
          <w:rFonts w:ascii="Times New Roman" w:hAnsi="Times New Roman" w:cs="Times New Roman"/>
          <w:color w:val="000000"/>
          <w:sz w:val="28"/>
          <w:szCs w:val="28"/>
        </w:rPr>
      </w:pPr>
      <w:r w:rsidRPr="00BF280F">
        <w:rPr>
          <w:rFonts w:ascii="Times New Roman" w:hAnsi="Times New Roman" w:cs="Times New Roman"/>
          <w:color w:val="000000"/>
          <w:sz w:val="28"/>
          <w:szCs w:val="28"/>
        </w:rPr>
        <w:t>7.4. Спорные вопросы, возникающие в результате совместной деятельности, решаются «Сторонами» путем переговоров и консультаций, а в случае недостижения согласия рассматриваются судом в порядке, предусмотренном законодательством Российской Федерации.</w:t>
      </w:r>
    </w:p>
    <w:p w:rsidR="00DE1E4D" w:rsidRPr="00BF280F" w:rsidRDefault="00DE1E4D" w:rsidP="00BF280F">
      <w:pPr>
        <w:shd w:val="clear" w:color="auto" w:fill="FFFFFF"/>
        <w:spacing w:before="7"/>
        <w:rPr>
          <w:rFonts w:ascii="Times New Roman" w:hAnsi="Times New Roman" w:cs="Times New Roman"/>
          <w:color w:val="000000"/>
          <w:sz w:val="28"/>
          <w:szCs w:val="28"/>
        </w:rPr>
      </w:pPr>
      <w:r w:rsidRPr="00BF280F">
        <w:rPr>
          <w:rFonts w:ascii="Times New Roman" w:hAnsi="Times New Roman" w:cs="Times New Roman"/>
          <w:color w:val="000000"/>
          <w:sz w:val="28"/>
          <w:szCs w:val="28"/>
        </w:rPr>
        <w:t xml:space="preserve">7.5. Контроль за расходованием бюджетных средств, выделенных на реализацию мероприятия </w:t>
      </w:r>
      <w:r w:rsidRPr="008B3FC1">
        <w:rPr>
          <w:rFonts w:ascii="Times New Roman" w:hAnsi="Times New Roman" w:cs="Times New Roman"/>
          <w:color w:val="000000"/>
          <w:sz w:val="28"/>
          <w:szCs w:val="28"/>
        </w:rPr>
        <w:t>по возмещению работодателям, реализующим программы развития организации, расходов на частичную оплату труда работников, уволенных из иных организаций в связи с ликвидацией либо сокращением численности или штата работников, выпускников профессиональных образовательных организаций</w:t>
      </w:r>
      <w:r w:rsidRPr="00BF280F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осуществляют Федеральная служба по труду и занятости, Федеральное казначейство, Счетная палата Республики Дагестан, Служба государственного финансового контроля Республики Дагестан, Министерство труда и социального развития Республики Дагестан в пределах своих полномочий.</w:t>
      </w:r>
    </w:p>
    <w:p w:rsidR="00DE1E4D" w:rsidRDefault="00DE1E4D" w:rsidP="00C833AE">
      <w:pPr>
        <w:ind w:left="72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E1E4D" w:rsidRPr="00815A66" w:rsidRDefault="00DE1E4D" w:rsidP="00815A66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 w:rsidRPr="00815A66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8. ЮРИДИЧЕСКИЕ АДРЕСА</w:t>
      </w: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,</w:t>
      </w:r>
      <w:r w:rsidRPr="00815A66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РЕКВИЗИТЫ</w:t>
      </w:r>
      <w:r w:rsidRPr="00FC36BA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815A66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ПОДПИСИ</w:t>
      </w:r>
      <w:r w:rsidRPr="00815A66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СТОРОН</w:t>
      </w:r>
    </w:p>
    <w:p w:rsidR="00DE1E4D" w:rsidRPr="00735CA3" w:rsidRDefault="00DE1E4D" w:rsidP="00735CA3">
      <w:pPr>
        <w:shd w:val="clear" w:color="auto" w:fill="FFFFFF"/>
        <w:ind w:firstLine="7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880" w:type="dxa"/>
        <w:jc w:val="center"/>
        <w:tblLayout w:type="fixed"/>
        <w:tblLook w:val="0000"/>
      </w:tblPr>
      <w:tblGrid>
        <w:gridCol w:w="4442"/>
        <w:gridCol w:w="900"/>
        <w:gridCol w:w="4538"/>
      </w:tblGrid>
      <w:tr w:rsidR="00DE1E4D" w:rsidRPr="00735CA3">
        <w:trPr>
          <w:jc w:val="center"/>
        </w:trPr>
        <w:tc>
          <w:tcPr>
            <w:tcW w:w="4442" w:type="dxa"/>
          </w:tcPr>
          <w:p w:rsidR="00DE1E4D" w:rsidRPr="00735CA3" w:rsidRDefault="00DE1E4D" w:rsidP="001F55C3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F55C3">
              <w:rPr>
                <w:rFonts w:ascii="Times New Roman" w:hAnsi="Times New Roman" w:cs="Times New Roman"/>
                <w:sz w:val="26"/>
                <w:szCs w:val="26"/>
              </w:rPr>
              <w:t>ГКУ РД «Центр занятости населения в муниципальном образовании</w:t>
            </w:r>
            <w:r w:rsidRPr="00735CA3">
              <w:rPr>
                <w:rFonts w:ascii="Times New Roman" w:hAnsi="Times New Roman" w:cs="Times New Roman"/>
                <w:sz w:val="26"/>
                <w:szCs w:val="26"/>
              </w:rPr>
              <w:t xml:space="preserve"> «___________________________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Pr="00735CA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DE1E4D" w:rsidRPr="00735CA3" w:rsidRDefault="00DE1E4D" w:rsidP="00DB1D50">
            <w:pPr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DE1E4D" w:rsidRPr="00735CA3" w:rsidRDefault="00DE1E4D" w:rsidP="00F53935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:rsidR="00DE1E4D" w:rsidRPr="00735CA3" w:rsidRDefault="00DE1E4D" w:rsidP="00F53935">
            <w:pPr>
              <w:pStyle w:val="Heading2"/>
              <w:widowControl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6"/>
                <w:szCs w:val="26"/>
              </w:rPr>
              <w:t>Работодатель</w:t>
            </w:r>
          </w:p>
          <w:p w:rsidR="00DE1E4D" w:rsidRPr="00735CA3" w:rsidRDefault="00DE1E4D" w:rsidP="00735CA3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5CA3">
              <w:rPr>
                <w:rFonts w:ascii="Times New Roman" w:hAnsi="Times New Roman" w:cs="Times New Roman"/>
                <w:sz w:val="26"/>
                <w:szCs w:val="26"/>
              </w:rPr>
              <w:t>_______________________________</w:t>
            </w:r>
          </w:p>
          <w:p w:rsidR="00DE1E4D" w:rsidRPr="00735CA3" w:rsidRDefault="00DE1E4D" w:rsidP="00735CA3">
            <w:pPr>
              <w:pStyle w:val="Heading9"/>
              <w:spacing w:before="0" w:after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5C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(организационно-правовая форма, наименование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                 </w:t>
            </w:r>
            <w:r w:rsidRPr="00735C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предприятия, организации)</w:t>
            </w:r>
          </w:p>
        </w:tc>
      </w:tr>
      <w:tr w:rsidR="00DE1E4D" w:rsidRPr="00735CA3">
        <w:trPr>
          <w:trHeight w:val="1161"/>
          <w:jc w:val="center"/>
        </w:trPr>
        <w:tc>
          <w:tcPr>
            <w:tcW w:w="4442" w:type="dxa"/>
          </w:tcPr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 xml:space="preserve">Юридический адрес (с индексом): 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>_______________________________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>ИНН __________________________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>КПП __________________________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>ОКТМО _______________________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>Расчетный счет _________________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>БИК __________________________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>Телефон/факс __________________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 xml:space="preserve">Юридический адрес (с индексом): 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>_______________________________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>ИНН __________________________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>КПП __________________________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>ОКТМО _______________________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>Расчетный счет _________________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>БИК __________________________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>Телефон/факс __________________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1E4D" w:rsidRPr="00735CA3">
        <w:trPr>
          <w:jc w:val="center"/>
        </w:trPr>
        <w:tc>
          <w:tcPr>
            <w:tcW w:w="4442" w:type="dxa"/>
          </w:tcPr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</w:t>
            </w: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900" w:type="dxa"/>
          </w:tcPr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>Руководитель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 xml:space="preserve">_________________ </w:t>
            </w:r>
          </w:p>
          <w:p w:rsidR="00DE1E4D" w:rsidRPr="00556BFB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 w:rsidRPr="00556BFB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</w:tr>
      <w:tr w:rsidR="00DE1E4D" w:rsidRPr="00735CA3">
        <w:trPr>
          <w:jc w:val="center"/>
        </w:trPr>
        <w:tc>
          <w:tcPr>
            <w:tcW w:w="4442" w:type="dxa"/>
          </w:tcPr>
          <w:p w:rsidR="00DE1E4D" w:rsidRPr="00735CA3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</w:t>
            </w:r>
            <w:r w:rsidRPr="00735CA3"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  <w:tc>
          <w:tcPr>
            <w:tcW w:w="900" w:type="dxa"/>
          </w:tcPr>
          <w:p w:rsidR="00DE1E4D" w:rsidRPr="00556BFB" w:rsidRDefault="00DE1E4D" w:rsidP="00556BF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:rsidR="00DE1E4D" w:rsidRPr="00735CA3" w:rsidRDefault="00DE1E4D" w:rsidP="00556B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</w:t>
            </w:r>
            <w:r w:rsidRPr="00735CA3"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</w:tbl>
    <w:p w:rsidR="00DE1E4D" w:rsidRDefault="00DE1E4D" w:rsidP="00DB1D50">
      <w:pPr>
        <w:ind w:firstLine="0"/>
        <w:rPr>
          <w:rStyle w:val="a0"/>
          <w:rFonts w:ascii="Times New Roman" w:hAnsi="Times New Roman" w:cs="Times New Roman"/>
          <w:bCs/>
          <w:sz w:val="28"/>
          <w:szCs w:val="28"/>
        </w:rPr>
      </w:pPr>
    </w:p>
    <w:sectPr w:rsidR="00DE1E4D" w:rsidSect="00BD4248">
      <w:headerReference w:type="default" r:id="rId10"/>
      <w:pgSz w:w="11906" w:h="16838"/>
      <w:pgMar w:top="1134" w:right="680" w:bottom="1304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E4D" w:rsidRDefault="00DE1E4D">
      <w:r>
        <w:separator/>
      </w:r>
    </w:p>
  </w:endnote>
  <w:endnote w:type="continuationSeparator" w:id="1">
    <w:p w:rsidR="00DE1E4D" w:rsidRDefault="00DE1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E4D" w:rsidRDefault="00DE1E4D">
      <w:r>
        <w:separator/>
      </w:r>
    </w:p>
  </w:footnote>
  <w:footnote w:type="continuationSeparator" w:id="1">
    <w:p w:rsidR="00DE1E4D" w:rsidRDefault="00DE1E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E4D" w:rsidRDefault="00DE1E4D" w:rsidP="007F161D">
    <w:pPr>
      <w:pStyle w:val="Header"/>
      <w:framePr w:wrap="auto" w:vAnchor="text" w:hAnchor="margin" w:xAlign="center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5</w:t>
    </w:r>
    <w:r>
      <w:rPr>
        <w:rStyle w:val="PageNumber"/>
        <w:rFonts w:cs="Arial"/>
      </w:rPr>
      <w:fldChar w:fldCharType="end"/>
    </w:r>
  </w:p>
  <w:p w:rsidR="00DE1E4D" w:rsidRDefault="00DE1E4D">
    <w:pPr>
      <w:pStyle w:val="Header"/>
    </w:pPr>
  </w:p>
  <w:p w:rsidR="00DE1E4D" w:rsidRDefault="00DE1E4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704E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14C82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DEECD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580B8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BF8AE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696CA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02A29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BC4C7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E1067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89AAF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1F25CEE"/>
    <w:lvl w:ilvl="0">
      <w:numFmt w:val="bullet"/>
      <w:lvlText w:val="*"/>
      <w:lvlJc w:val="left"/>
    </w:lvl>
  </w:abstractNum>
  <w:abstractNum w:abstractNumId="11">
    <w:nsid w:val="07D0697E"/>
    <w:multiLevelType w:val="multilevel"/>
    <w:tmpl w:val="97E25A0C"/>
    <w:lvl w:ilvl="0">
      <w:start w:val="3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1FDA1C29"/>
    <w:multiLevelType w:val="multilevel"/>
    <w:tmpl w:val="97E25A0C"/>
    <w:lvl w:ilvl="0">
      <w:start w:val="3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7F902EB"/>
    <w:multiLevelType w:val="hybridMultilevel"/>
    <w:tmpl w:val="97E25A0C"/>
    <w:lvl w:ilvl="0" w:tplc="096E455E">
      <w:start w:val="3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592D"/>
    <w:rsid w:val="0002750D"/>
    <w:rsid w:val="000414EC"/>
    <w:rsid w:val="00044AF3"/>
    <w:rsid w:val="000560C8"/>
    <w:rsid w:val="00074C5D"/>
    <w:rsid w:val="00097233"/>
    <w:rsid w:val="000A21CC"/>
    <w:rsid w:val="000C1ACF"/>
    <w:rsid w:val="000C67CD"/>
    <w:rsid w:val="000D6D92"/>
    <w:rsid w:val="000F462F"/>
    <w:rsid w:val="00105CF6"/>
    <w:rsid w:val="00106021"/>
    <w:rsid w:val="0012645D"/>
    <w:rsid w:val="001266C7"/>
    <w:rsid w:val="00133D91"/>
    <w:rsid w:val="00136B57"/>
    <w:rsid w:val="00143554"/>
    <w:rsid w:val="00144D5E"/>
    <w:rsid w:val="00146995"/>
    <w:rsid w:val="001735E3"/>
    <w:rsid w:val="00192B5C"/>
    <w:rsid w:val="001A45EE"/>
    <w:rsid w:val="001B6622"/>
    <w:rsid w:val="001F55C3"/>
    <w:rsid w:val="002147F3"/>
    <w:rsid w:val="00235482"/>
    <w:rsid w:val="00245B3F"/>
    <w:rsid w:val="002707DC"/>
    <w:rsid w:val="00274A8F"/>
    <w:rsid w:val="00282969"/>
    <w:rsid w:val="00296CB8"/>
    <w:rsid w:val="002A2BD5"/>
    <w:rsid w:val="002A4D6F"/>
    <w:rsid w:val="002A68CF"/>
    <w:rsid w:val="002B22C0"/>
    <w:rsid w:val="002B2CA1"/>
    <w:rsid w:val="002B3DBF"/>
    <w:rsid w:val="002D1A6D"/>
    <w:rsid w:val="002D6FF2"/>
    <w:rsid w:val="002E4E82"/>
    <w:rsid w:val="002F1156"/>
    <w:rsid w:val="00302170"/>
    <w:rsid w:val="00302510"/>
    <w:rsid w:val="00304CE4"/>
    <w:rsid w:val="00331118"/>
    <w:rsid w:val="00336584"/>
    <w:rsid w:val="0034716D"/>
    <w:rsid w:val="00355B20"/>
    <w:rsid w:val="00365EC1"/>
    <w:rsid w:val="00380221"/>
    <w:rsid w:val="00382328"/>
    <w:rsid w:val="00397DD7"/>
    <w:rsid w:val="003E38F3"/>
    <w:rsid w:val="003F60B6"/>
    <w:rsid w:val="004022C7"/>
    <w:rsid w:val="00404ECB"/>
    <w:rsid w:val="00405734"/>
    <w:rsid w:val="00412249"/>
    <w:rsid w:val="00412E48"/>
    <w:rsid w:val="00422131"/>
    <w:rsid w:val="00422AEA"/>
    <w:rsid w:val="00425048"/>
    <w:rsid w:val="004273A2"/>
    <w:rsid w:val="0043391A"/>
    <w:rsid w:val="0044078F"/>
    <w:rsid w:val="00443898"/>
    <w:rsid w:val="00444A95"/>
    <w:rsid w:val="00452495"/>
    <w:rsid w:val="00452C19"/>
    <w:rsid w:val="00482AFC"/>
    <w:rsid w:val="004B5404"/>
    <w:rsid w:val="004D1FDB"/>
    <w:rsid w:val="004D3DC6"/>
    <w:rsid w:val="004E4CD4"/>
    <w:rsid w:val="004F07E8"/>
    <w:rsid w:val="0051471D"/>
    <w:rsid w:val="00540EA9"/>
    <w:rsid w:val="00556BFB"/>
    <w:rsid w:val="00565AD1"/>
    <w:rsid w:val="00570817"/>
    <w:rsid w:val="00577BD7"/>
    <w:rsid w:val="00591132"/>
    <w:rsid w:val="00595B8A"/>
    <w:rsid w:val="005B3BAF"/>
    <w:rsid w:val="005C1C10"/>
    <w:rsid w:val="005C592D"/>
    <w:rsid w:val="005C7CA3"/>
    <w:rsid w:val="005E11AC"/>
    <w:rsid w:val="005F237C"/>
    <w:rsid w:val="005F3965"/>
    <w:rsid w:val="005F7873"/>
    <w:rsid w:val="00602A34"/>
    <w:rsid w:val="0060313C"/>
    <w:rsid w:val="00617865"/>
    <w:rsid w:val="00632DE2"/>
    <w:rsid w:val="006333F5"/>
    <w:rsid w:val="00634EF0"/>
    <w:rsid w:val="00635ACD"/>
    <w:rsid w:val="00656E5A"/>
    <w:rsid w:val="00666573"/>
    <w:rsid w:val="00675F9E"/>
    <w:rsid w:val="00676199"/>
    <w:rsid w:val="00691C7A"/>
    <w:rsid w:val="006A303B"/>
    <w:rsid w:val="006A5506"/>
    <w:rsid w:val="006B0FEB"/>
    <w:rsid w:val="006B7510"/>
    <w:rsid w:val="006D3990"/>
    <w:rsid w:val="006E590B"/>
    <w:rsid w:val="00735CA3"/>
    <w:rsid w:val="0074528F"/>
    <w:rsid w:val="00765A51"/>
    <w:rsid w:val="00766D9A"/>
    <w:rsid w:val="007715A5"/>
    <w:rsid w:val="007A4D39"/>
    <w:rsid w:val="007B44BC"/>
    <w:rsid w:val="007C3C6F"/>
    <w:rsid w:val="007C541B"/>
    <w:rsid w:val="007C7077"/>
    <w:rsid w:val="007F161D"/>
    <w:rsid w:val="00811450"/>
    <w:rsid w:val="00815A66"/>
    <w:rsid w:val="008303B8"/>
    <w:rsid w:val="008316FA"/>
    <w:rsid w:val="008350A7"/>
    <w:rsid w:val="00854EE5"/>
    <w:rsid w:val="008557DC"/>
    <w:rsid w:val="008B35D7"/>
    <w:rsid w:val="008B3FC1"/>
    <w:rsid w:val="008B5844"/>
    <w:rsid w:val="008C0608"/>
    <w:rsid w:val="008D4356"/>
    <w:rsid w:val="008F770C"/>
    <w:rsid w:val="0093437A"/>
    <w:rsid w:val="009913C0"/>
    <w:rsid w:val="009A298A"/>
    <w:rsid w:val="009A79E8"/>
    <w:rsid w:val="00A00830"/>
    <w:rsid w:val="00A030DC"/>
    <w:rsid w:val="00A03EB7"/>
    <w:rsid w:val="00A12243"/>
    <w:rsid w:val="00A2299D"/>
    <w:rsid w:val="00A272D7"/>
    <w:rsid w:val="00A42D43"/>
    <w:rsid w:val="00A6176E"/>
    <w:rsid w:val="00A71E64"/>
    <w:rsid w:val="00AA379A"/>
    <w:rsid w:val="00AA7BB9"/>
    <w:rsid w:val="00AB2FDF"/>
    <w:rsid w:val="00AD256C"/>
    <w:rsid w:val="00AD5E89"/>
    <w:rsid w:val="00AE5717"/>
    <w:rsid w:val="00B4221F"/>
    <w:rsid w:val="00B42B31"/>
    <w:rsid w:val="00B608BD"/>
    <w:rsid w:val="00B73A5F"/>
    <w:rsid w:val="00B9690D"/>
    <w:rsid w:val="00BA731A"/>
    <w:rsid w:val="00BB70C1"/>
    <w:rsid w:val="00BD4248"/>
    <w:rsid w:val="00BF280F"/>
    <w:rsid w:val="00C26035"/>
    <w:rsid w:val="00C264D5"/>
    <w:rsid w:val="00C41F10"/>
    <w:rsid w:val="00C76879"/>
    <w:rsid w:val="00C8181A"/>
    <w:rsid w:val="00C827E7"/>
    <w:rsid w:val="00C833AE"/>
    <w:rsid w:val="00CA01DF"/>
    <w:rsid w:val="00CC5F78"/>
    <w:rsid w:val="00CD04CA"/>
    <w:rsid w:val="00CD583D"/>
    <w:rsid w:val="00CD5D58"/>
    <w:rsid w:val="00CD7F17"/>
    <w:rsid w:val="00CD7F37"/>
    <w:rsid w:val="00CF0AE6"/>
    <w:rsid w:val="00CF44D1"/>
    <w:rsid w:val="00CF55B9"/>
    <w:rsid w:val="00D23C2C"/>
    <w:rsid w:val="00D334A4"/>
    <w:rsid w:val="00D40F53"/>
    <w:rsid w:val="00D52C0D"/>
    <w:rsid w:val="00D53022"/>
    <w:rsid w:val="00D55751"/>
    <w:rsid w:val="00D70B13"/>
    <w:rsid w:val="00D7379C"/>
    <w:rsid w:val="00D85153"/>
    <w:rsid w:val="00D86097"/>
    <w:rsid w:val="00DB19E0"/>
    <w:rsid w:val="00DB1D50"/>
    <w:rsid w:val="00DE1E4D"/>
    <w:rsid w:val="00E0348C"/>
    <w:rsid w:val="00E200AA"/>
    <w:rsid w:val="00E202A8"/>
    <w:rsid w:val="00E223AA"/>
    <w:rsid w:val="00E35BC5"/>
    <w:rsid w:val="00E53022"/>
    <w:rsid w:val="00E600AF"/>
    <w:rsid w:val="00E74341"/>
    <w:rsid w:val="00E81D6F"/>
    <w:rsid w:val="00E84F93"/>
    <w:rsid w:val="00E97FA6"/>
    <w:rsid w:val="00EA0402"/>
    <w:rsid w:val="00EA16B8"/>
    <w:rsid w:val="00EA1C8E"/>
    <w:rsid w:val="00EA5ECC"/>
    <w:rsid w:val="00EB1C32"/>
    <w:rsid w:val="00EE2F7C"/>
    <w:rsid w:val="00F130C0"/>
    <w:rsid w:val="00F53282"/>
    <w:rsid w:val="00F533A4"/>
    <w:rsid w:val="00F53935"/>
    <w:rsid w:val="00F62428"/>
    <w:rsid w:val="00F82D84"/>
    <w:rsid w:val="00F933D5"/>
    <w:rsid w:val="00F9360F"/>
    <w:rsid w:val="00F97BB0"/>
    <w:rsid w:val="00FA71C8"/>
    <w:rsid w:val="00FB2D74"/>
    <w:rsid w:val="00FB36AE"/>
    <w:rsid w:val="00FC36BA"/>
    <w:rsid w:val="00FC4C03"/>
    <w:rsid w:val="00FF7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92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592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735CA3"/>
    <w:pPr>
      <w:keepNext/>
      <w:spacing w:before="240" w:after="60"/>
      <w:ind w:firstLine="0"/>
      <w:jc w:val="left"/>
      <w:outlineLvl w:val="1"/>
    </w:pPr>
    <w:rPr>
      <w:rFonts w:eastAsia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44078F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735CA3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C592D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200AA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81D6F"/>
    <w:rPr>
      <w:rFonts w:ascii="Cambria" w:hAnsi="Cambria" w:cs="Cambria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200AA"/>
    <w:rPr>
      <w:rFonts w:ascii="Cambria" w:hAnsi="Cambria" w:cs="Cambria"/>
    </w:rPr>
  </w:style>
  <w:style w:type="character" w:customStyle="1" w:styleId="a">
    <w:name w:val="Гипертекстовая ссылка"/>
    <w:basedOn w:val="a0"/>
    <w:uiPriority w:val="99"/>
    <w:rsid w:val="005C592D"/>
    <w:rPr>
      <w:rFonts w:cs="Times New Roman"/>
      <w:bCs/>
      <w:color w:val="auto"/>
    </w:rPr>
  </w:style>
  <w:style w:type="character" w:customStyle="1" w:styleId="a0">
    <w:name w:val="Цветовое выделение"/>
    <w:uiPriority w:val="99"/>
    <w:rsid w:val="005C592D"/>
    <w:rPr>
      <w:b/>
      <w:color w:val="26282F"/>
    </w:rPr>
  </w:style>
  <w:style w:type="paragraph" w:customStyle="1" w:styleId="a1">
    <w:name w:val="Нормальный (таблица)"/>
    <w:basedOn w:val="Normal"/>
    <w:next w:val="Normal"/>
    <w:uiPriority w:val="99"/>
    <w:rsid w:val="005C592D"/>
    <w:pPr>
      <w:ind w:firstLine="0"/>
    </w:pPr>
  </w:style>
  <w:style w:type="paragraph" w:customStyle="1" w:styleId="a2">
    <w:name w:val="Таблицы (моноширинный)"/>
    <w:basedOn w:val="Normal"/>
    <w:next w:val="Normal"/>
    <w:uiPriority w:val="99"/>
    <w:rsid w:val="005C592D"/>
    <w:pPr>
      <w:ind w:firstLine="0"/>
      <w:jc w:val="left"/>
    </w:pPr>
    <w:rPr>
      <w:rFonts w:ascii="Courier New" w:hAnsi="Courier New" w:cs="Courier New"/>
    </w:rPr>
  </w:style>
  <w:style w:type="paragraph" w:customStyle="1" w:styleId="a3">
    <w:name w:val="Знак"/>
    <w:basedOn w:val="Normal"/>
    <w:uiPriority w:val="99"/>
    <w:rsid w:val="0010602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Calibri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FB2D74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735CA3"/>
    <w:pPr>
      <w:autoSpaceDE/>
      <w:autoSpaceDN/>
      <w:adjustRightInd/>
      <w:ind w:firstLine="0"/>
      <w:jc w:val="left"/>
    </w:pPr>
    <w:rPr>
      <w:rFonts w:eastAsia="Calibri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200AA"/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735CA3"/>
    <w:pPr>
      <w:widowControl/>
      <w:autoSpaceDE/>
      <w:autoSpaceDN/>
      <w:adjustRightInd/>
    </w:pPr>
    <w:rPr>
      <w:rFonts w:eastAsia="Calibri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200AA"/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rsid w:val="00635AC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200AA"/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uiPriority w:val="99"/>
    <w:rsid w:val="00635ACD"/>
    <w:rPr>
      <w:rFonts w:cs="Times New Roman"/>
    </w:rPr>
  </w:style>
  <w:style w:type="paragraph" w:customStyle="1" w:styleId="1">
    <w:name w:val="Знак1"/>
    <w:basedOn w:val="Normal"/>
    <w:uiPriority w:val="99"/>
    <w:rsid w:val="0044078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Calibri" w:hAnsi="Tahoma" w:cs="Tahoma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E7434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17865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8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25268.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0080093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365</TotalTime>
  <Pages>5</Pages>
  <Words>1669</Words>
  <Characters>9515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User</dc:creator>
  <cp:keywords/>
  <dc:description/>
  <cp:lastModifiedBy>Басират</cp:lastModifiedBy>
  <cp:revision>91</cp:revision>
  <cp:lastPrinted>2016-08-11T15:05:00Z</cp:lastPrinted>
  <dcterms:created xsi:type="dcterms:W3CDTF">2016-07-26T15:35:00Z</dcterms:created>
  <dcterms:modified xsi:type="dcterms:W3CDTF">2016-08-12T08:07:00Z</dcterms:modified>
</cp:coreProperties>
</file>